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0195B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0195B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0195B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C032A">
        <w:rPr>
          <w:rFonts w:ascii="TH SarabunPSK" w:hAnsi="TH SarabunPSK" w:cs="TH SarabunPSK" w:hint="cs"/>
          <w:b/>
          <w:bCs/>
          <w:sz w:val="30"/>
          <w:szCs w:val="30"/>
          <w:cs/>
        </w:rPr>
        <w:t>.2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2C032A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จำนวนโรงเรียนระดับการศึกษาขั้นพื้นฐานที่เข้าร่วโครงการพัฒนาคุณภาพการศึกษาและการ</w:t>
      </w:r>
      <w:r w:rsidR="002C032A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2C032A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2C032A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2C032A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พัฒนาท้องถิ่นโดยมีสถาบันอุดมศึกษาเป็นพี่เลี้ยง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C032A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โรงเรียน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0195B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 </w:t>
      </w:r>
      <w:r w:rsidR="00C02C6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100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คะแนน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6812"/>
      </w:tblGrid>
      <w:tr w:rsidR="005374C4" w:rsidRPr="00932AC9" w:rsidTr="002C032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C032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C032A" w:rsidRDefault="002C032A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C032A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น้อยกว่าหรือตั้งแต่ 2,000 ลงมา</w:t>
            </w:r>
          </w:p>
        </w:tc>
      </w:tr>
      <w:tr w:rsidR="002C032A" w:rsidRPr="00932AC9" w:rsidTr="002C032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92798B" w:rsidRDefault="002C032A" w:rsidP="002C032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2C032A" w:rsidRDefault="002C032A" w:rsidP="002C032A">
            <w:pPr>
              <w:ind w:left="-91" w:right="-2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C032A">
              <w:rPr>
                <w:rFonts w:ascii="TH SarabunPSK" w:hAnsi="TH SarabunPSK" w:cs="TH SarabunPSK" w:hint="cs"/>
                <w:sz w:val="30"/>
                <w:szCs w:val="30"/>
                <w:cs/>
              </w:rPr>
              <w:t>2,001-2,100 โรงเรียน</w:t>
            </w:r>
          </w:p>
        </w:tc>
      </w:tr>
      <w:tr w:rsidR="002C032A" w:rsidRPr="00932AC9" w:rsidTr="002C032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92798B" w:rsidRDefault="002C032A" w:rsidP="002C032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2C032A" w:rsidRDefault="002C032A" w:rsidP="002C032A">
            <w:pPr>
              <w:ind w:left="-91" w:right="-2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C032A">
              <w:rPr>
                <w:rFonts w:ascii="TH SarabunPSK" w:hAnsi="TH SarabunPSK" w:cs="TH SarabunPSK" w:hint="cs"/>
                <w:sz w:val="30"/>
                <w:szCs w:val="30"/>
                <w:cs/>
              </w:rPr>
              <w:t>2,101-2,200 โรงเรียน</w:t>
            </w:r>
          </w:p>
        </w:tc>
      </w:tr>
      <w:tr w:rsidR="002C032A" w:rsidRPr="00932AC9" w:rsidTr="002C032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92798B" w:rsidRDefault="002C032A" w:rsidP="002C032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2C032A" w:rsidRDefault="002C032A" w:rsidP="002C032A">
            <w:pPr>
              <w:ind w:left="-91" w:right="-26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2C032A">
              <w:rPr>
                <w:rFonts w:ascii="TH SarabunPSK" w:hAnsi="TH SarabunPSK" w:cs="TH SarabunPSK"/>
                <w:sz w:val="30"/>
                <w:szCs w:val="30"/>
              </w:rPr>
              <w:t xml:space="preserve">2,201-2,200 </w:t>
            </w:r>
            <w:r w:rsidRPr="002C032A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</w:tr>
      <w:tr w:rsidR="002C032A" w:rsidRPr="00932AC9" w:rsidTr="002C032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92798B" w:rsidRDefault="002C032A" w:rsidP="002C032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2A" w:rsidRPr="002C032A" w:rsidRDefault="002C032A" w:rsidP="002C032A">
            <w:pPr>
              <w:ind w:left="-91" w:right="-2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C032A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มากว่าหรือตั้งแต่ 2,301 โรงเรียนขึ้นไป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2C032A" w:rsidTr="00465674">
        <w:trPr>
          <w:trHeight w:val="418"/>
        </w:trPr>
        <w:tc>
          <w:tcPr>
            <w:tcW w:w="3710" w:type="dxa"/>
            <w:vAlign w:val="center"/>
          </w:tcPr>
          <w:p w:rsidR="00376665" w:rsidRPr="002C032A" w:rsidRDefault="002C032A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2C032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โครงการพัฒนาคุณภาพการศึกษาและการพัฒนาท้องถิ่นโดยมีสถาบันอุดมศึกษาเป็นพี่เลี้ยง</w:t>
            </w:r>
          </w:p>
        </w:tc>
        <w:tc>
          <w:tcPr>
            <w:tcW w:w="1330" w:type="dxa"/>
          </w:tcPr>
          <w:p w:rsidR="00376665" w:rsidRPr="002C032A" w:rsidRDefault="002C032A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C032A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โรงเรียน</w:t>
            </w:r>
          </w:p>
        </w:tc>
        <w:tc>
          <w:tcPr>
            <w:tcW w:w="1416" w:type="dxa"/>
          </w:tcPr>
          <w:p w:rsidR="00376665" w:rsidRPr="002C032A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2C032A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2C032A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C34" w:rsidRDefault="00AB5C34" w:rsidP="007C7324">
      <w:r>
        <w:separator/>
      </w:r>
    </w:p>
  </w:endnote>
  <w:endnote w:type="continuationSeparator" w:id="0">
    <w:p w:rsidR="00AB5C34" w:rsidRDefault="00AB5C34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C34" w:rsidRDefault="00AB5C34" w:rsidP="007C7324">
      <w:r>
        <w:separator/>
      </w:r>
    </w:p>
  </w:footnote>
  <w:footnote w:type="continuationSeparator" w:id="0">
    <w:p w:rsidR="00AB5C34" w:rsidRDefault="00AB5C34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9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9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2C032A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10BD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B5C34"/>
    <w:rsid w:val="00AF19F0"/>
    <w:rsid w:val="00B3100A"/>
    <w:rsid w:val="00B423C7"/>
    <w:rsid w:val="00BA6F4E"/>
    <w:rsid w:val="00BD1ED1"/>
    <w:rsid w:val="00BD5C25"/>
    <w:rsid w:val="00BD71A4"/>
    <w:rsid w:val="00C02C66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0195B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B5EF9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D8C7D-C9DE-4CFD-95A4-E45D1ED8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2018-12-28T07:32:00Z</dcterms:modified>
</cp:coreProperties>
</file>